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5A1832" w14:textId="77777777" w:rsidR="005D530A" w:rsidRDefault="005D530A" w:rsidP="005D530A">
      <w:pPr>
        <w:pStyle w:val="NoSpacing"/>
      </w:pPr>
      <w:r>
        <w:rPr>
          <w:u w:val="single"/>
        </w:rPr>
        <w:t>Roger JOLMONEY</w:t>
      </w:r>
      <w:r>
        <w:t xml:space="preserve">        (fl.1404)</w:t>
      </w:r>
    </w:p>
    <w:p w14:paraId="735EF76C" w14:textId="77777777" w:rsidR="005D530A" w:rsidRDefault="005D530A" w:rsidP="005D530A">
      <w:pPr>
        <w:pStyle w:val="NoSpacing"/>
      </w:pPr>
    </w:p>
    <w:p w14:paraId="1D46F275" w14:textId="77777777" w:rsidR="005D530A" w:rsidRDefault="005D530A" w:rsidP="005D530A">
      <w:pPr>
        <w:pStyle w:val="NoSpacing"/>
      </w:pPr>
    </w:p>
    <w:p w14:paraId="45D02EAC" w14:textId="77777777" w:rsidR="005D530A" w:rsidRDefault="005D530A" w:rsidP="005D530A">
      <w:pPr>
        <w:pStyle w:val="NoSpacing"/>
      </w:pPr>
      <w:r>
        <w:t xml:space="preserve">Son of John </w:t>
      </w:r>
      <w:proofErr w:type="spellStart"/>
      <w:r>
        <w:t>Jolmoney</w:t>
      </w:r>
      <w:proofErr w:type="spellEnd"/>
      <w:r>
        <w:t xml:space="preserve">, Lord of </w:t>
      </w:r>
      <w:proofErr w:type="spellStart"/>
      <w:r>
        <w:t>Jorley</w:t>
      </w:r>
      <w:proofErr w:type="spellEnd"/>
      <w:r>
        <w:t>, Cheshire(q.v.).</w:t>
      </w:r>
    </w:p>
    <w:p w14:paraId="5E9B50DA" w14:textId="77777777" w:rsidR="005D530A" w:rsidRDefault="005D530A" w:rsidP="005D530A">
      <w:pPr>
        <w:pStyle w:val="NoSpacing"/>
      </w:pPr>
      <w:r>
        <w:t>(P.R.O. ref. DCH/A/113)</w:t>
      </w:r>
    </w:p>
    <w:p w14:paraId="0779A945" w14:textId="77777777" w:rsidR="005D530A" w:rsidRDefault="005D530A" w:rsidP="005D530A">
      <w:pPr>
        <w:pStyle w:val="NoSpacing"/>
      </w:pPr>
    </w:p>
    <w:p w14:paraId="615F6906" w14:textId="77777777" w:rsidR="005D530A" w:rsidRDefault="005D530A" w:rsidP="005D530A">
      <w:pPr>
        <w:pStyle w:val="NoSpacing"/>
      </w:pPr>
    </w:p>
    <w:p w14:paraId="244CE46C" w14:textId="77777777" w:rsidR="005D530A" w:rsidRDefault="005D530A" w:rsidP="005D530A">
      <w:pPr>
        <w:pStyle w:val="NoSpacing"/>
      </w:pPr>
      <w:r>
        <w:t>29 Aug.1404</w:t>
      </w:r>
      <w:r>
        <w:tab/>
        <w:t>His father granted him all his lands and tenements on Cheshire.  (ibid.)</w:t>
      </w:r>
    </w:p>
    <w:p w14:paraId="34E3C386" w14:textId="77777777" w:rsidR="005D530A" w:rsidRDefault="005D530A" w:rsidP="005D530A">
      <w:pPr>
        <w:pStyle w:val="NoSpacing"/>
      </w:pPr>
    </w:p>
    <w:p w14:paraId="20D0BFAD" w14:textId="77777777" w:rsidR="005D530A" w:rsidRDefault="005D530A" w:rsidP="005D530A">
      <w:pPr>
        <w:pStyle w:val="NoSpacing"/>
      </w:pPr>
    </w:p>
    <w:p w14:paraId="03561B14" w14:textId="77777777" w:rsidR="005D530A" w:rsidRDefault="005D530A" w:rsidP="005D530A">
      <w:pPr>
        <w:pStyle w:val="NoSpacing"/>
      </w:pPr>
      <w:r>
        <w:t>5 July 2019</w:t>
      </w:r>
    </w:p>
    <w:p w14:paraId="7E9771AC" w14:textId="77777777" w:rsidR="006B2F86" w:rsidRPr="00E71FC3" w:rsidRDefault="005D530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391F0" w14:textId="77777777" w:rsidR="005D530A" w:rsidRDefault="005D530A" w:rsidP="00E71FC3">
      <w:pPr>
        <w:spacing w:after="0" w:line="240" w:lineRule="auto"/>
      </w:pPr>
      <w:r>
        <w:separator/>
      </w:r>
    </w:p>
  </w:endnote>
  <w:endnote w:type="continuationSeparator" w:id="0">
    <w:p w14:paraId="03DCBA01" w14:textId="77777777" w:rsidR="005D530A" w:rsidRDefault="005D53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0E9C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0C0A8" w14:textId="77777777" w:rsidR="005D530A" w:rsidRDefault="005D530A" w:rsidP="00E71FC3">
      <w:pPr>
        <w:spacing w:after="0" w:line="240" w:lineRule="auto"/>
      </w:pPr>
      <w:r>
        <w:separator/>
      </w:r>
    </w:p>
  </w:footnote>
  <w:footnote w:type="continuationSeparator" w:id="0">
    <w:p w14:paraId="77A981B3" w14:textId="77777777" w:rsidR="005D530A" w:rsidRDefault="005D53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30A"/>
    <w:rsid w:val="001A7C09"/>
    <w:rsid w:val="00577BD5"/>
    <w:rsid w:val="005D530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F09E8"/>
  <w15:chartTrackingRefBased/>
  <w15:docId w15:val="{F1ABE091-E5B7-459D-953F-C6E8EE9CC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2019-07-10T19:58:00Z</dcterms:created>
  <dcterms:modified xsi:type="dcterms:W3CDTF">2019-07-10T20:00:00Z</dcterms:modified>
</cp:coreProperties>
</file>